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BBC" w:rsidRDefault="002C7BBC" w:rsidP="00371442">
      <w:pPr>
        <w:tabs>
          <w:tab w:val="left" w:pos="5055"/>
        </w:tabs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C4D4C">
        <w:rPr>
          <w:rFonts w:ascii="Times New Roman" w:hAnsi="Times New Roman" w:cs="Times New Roman"/>
          <w:sz w:val="28"/>
          <w:szCs w:val="28"/>
        </w:rPr>
        <w:t xml:space="preserve">Приложение 2. </w:t>
      </w:r>
    </w:p>
    <w:p w:rsidR="002C7BBC" w:rsidRPr="00371442" w:rsidRDefault="002C7BBC" w:rsidP="00371442">
      <w:pPr>
        <w:tabs>
          <w:tab w:val="left" w:pos="505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1442">
        <w:rPr>
          <w:rFonts w:ascii="Times New Roman" w:hAnsi="Times New Roman" w:cs="Times New Roman"/>
          <w:b/>
          <w:bCs/>
          <w:sz w:val="28"/>
          <w:szCs w:val="28"/>
        </w:rPr>
        <w:t>Виды компьютеров</w:t>
      </w:r>
    </w:p>
    <w:p w:rsidR="002C7BBC" w:rsidRDefault="002C7BBC" w:rsidP="002C4D4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Картинки по запросу моноблок" style="position:absolute;margin-left:279pt;margin-top:16.5pt;width:213pt;height:181.05pt;z-index:-251662336" wrapcoords="-76 0 -76 21510 21600 21510 21600 0 -76 0">
            <v:imagedata r:id="rId5" o:title=""/>
            <w10:wrap type="tight"/>
          </v:shape>
        </w:pict>
      </w:r>
      <w:r>
        <w:rPr>
          <w:noProof/>
          <w:lang w:eastAsia="ru-RU"/>
        </w:rPr>
        <w:pict>
          <v:shape id="_x0000_s1027" type="#_x0000_t75" alt="Картинки по запросу настольный компьютер" style="position:absolute;margin-left:-18pt;margin-top:16.5pt;width:249pt;height:173.8pt;z-index:-251663360" wrapcoords="-65 0 -65 21507 21600 21507 21600 0 -65 0">
            <v:imagedata r:id="rId6" o:title=""/>
            <w10:wrap type="tight"/>
          </v:shape>
        </w:pict>
      </w:r>
    </w:p>
    <w:p w:rsidR="002C7BBC" w:rsidRPr="002C4D4C" w:rsidRDefault="002C7BBC" w:rsidP="002C4D4C">
      <w:pPr>
        <w:rPr>
          <w:rFonts w:ascii="Times New Roman" w:hAnsi="Times New Roman" w:cs="Times New Roman"/>
          <w:sz w:val="28"/>
          <w:szCs w:val="28"/>
        </w:rPr>
      </w:pPr>
    </w:p>
    <w:p w:rsidR="002C7BBC" w:rsidRPr="002C4D4C" w:rsidRDefault="002C7BBC" w:rsidP="002C4D4C">
      <w:pPr>
        <w:rPr>
          <w:rFonts w:ascii="Times New Roman" w:hAnsi="Times New Roman" w:cs="Times New Roman"/>
          <w:sz w:val="28"/>
          <w:szCs w:val="28"/>
        </w:rPr>
      </w:pPr>
    </w:p>
    <w:p w:rsidR="002C7BBC" w:rsidRPr="002C4D4C" w:rsidRDefault="002C7BBC" w:rsidP="002C4D4C">
      <w:pPr>
        <w:rPr>
          <w:rFonts w:ascii="Times New Roman" w:hAnsi="Times New Roman" w:cs="Times New Roman"/>
          <w:sz w:val="28"/>
          <w:szCs w:val="28"/>
        </w:rPr>
      </w:pPr>
    </w:p>
    <w:p w:rsidR="002C7BBC" w:rsidRPr="002C4D4C" w:rsidRDefault="002C7BBC" w:rsidP="002C4D4C">
      <w:pPr>
        <w:rPr>
          <w:rFonts w:ascii="Times New Roman" w:hAnsi="Times New Roman" w:cs="Times New Roman"/>
          <w:sz w:val="28"/>
          <w:szCs w:val="28"/>
        </w:rPr>
      </w:pPr>
    </w:p>
    <w:p w:rsidR="002C7BBC" w:rsidRPr="002C4D4C" w:rsidRDefault="002C7BBC" w:rsidP="002C4D4C">
      <w:pPr>
        <w:rPr>
          <w:rFonts w:ascii="Times New Roman" w:hAnsi="Times New Roman" w:cs="Times New Roman"/>
          <w:sz w:val="28"/>
          <w:szCs w:val="28"/>
        </w:rPr>
      </w:pPr>
    </w:p>
    <w:p w:rsidR="002C7BBC" w:rsidRDefault="002C7BBC" w:rsidP="002C4D4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38pt;margin-top:25.4pt;width:63pt;height:27pt;z-index:251659264" stroked="f">
            <v:textbox>
              <w:txbxContent>
                <w:p w:rsidR="002C7BBC" w:rsidRPr="002C4D4C" w:rsidRDefault="002C7BBC" w:rsidP="00427D9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C4D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рис.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9" type="#_x0000_t202" style="position:absolute;margin-left:-210pt;margin-top:19.4pt;width:63pt;height:27pt;z-index:251658240" stroked="f">
            <v:textbox>
              <w:txbxContent>
                <w:p w:rsidR="002C7BBC" w:rsidRPr="002C4D4C" w:rsidRDefault="002C7BBC" w:rsidP="00427D9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C4D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рис.1</w:t>
                  </w:r>
                </w:p>
              </w:txbxContent>
            </v:textbox>
          </v:shape>
        </w:pict>
      </w:r>
    </w:p>
    <w:p w:rsidR="002C7BBC" w:rsidRDefault="002C7BBC" w:rsidP="002C4D4C">
      <w:pPr>
        <w:tabs>
          <w:tab w:val="left" w:pos="69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C7BBC" w:rsidRPr="002C4D4C" w:rsidRDefault="002C7BBC" w:rsidP="00427D9B">
      <w:pPr>
        <w:tabs>
          <w:tab w:val="left" w:pos="142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 id="_x0000_s1030" type="#_x0000_t75" alt="Картинки по запросу нетбук" style="position:absolute;margin-left:4in;margin-top:22.4pt;width:182.7pt;height:200.15pt;z-index:-251660288" wrapcoords="-89 0 -89 21519 21600 21519 21600 0 -89 0">
            <v:imagedata r:id="rId7" o:title=""/>
            <w10:wrap type="tight"/>
          </v:shape>
        </w:pict>
      </w:r>
      <w:r>
        <w:rPr>
          <w:rFonts w:ascii="Times New Roman" w:hAnsi="Times New Roman" w:cs="Times New Roman"/>
          <w:sz w:val="28"/>
          <w:szCs w:val="28"/>
        </w:rPr>
        <w:tab/>
      </w:r>
    </w:p>
    <w:p w:rsidR="002C7BBC" w:rsidRDefault="002C7BBC" w:rsidP="002C4D4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 id="_x0000_s1031" type="#_x0000_t75" alt="Картинки по запросу ноутбук" style="position:absolute;margin-left:-9pt;margin-top:2.85pt;width:241.5pt;height:186.7pt;z-index:-251661312" wrapcoords="-67 0 -67 21513 21600 21513 21600 0 -67 0">
            <v:imagedata r:id="rId8" o:title=""/>
            <w10:wrap type="tight"/>
          </v:shape>
        </w:pict>
      </w:r>
    </w:p>
    <w:p w:rsidR="002C7BBC" w:rsidRDefault="002C7BBC" w:rsidP="002C4D4C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C7BBC" w:rsidRPr="00427D9B" w:rsidRDefault="002C7BBC" w:rsidP="00427D9B">
      <w:pPr>
        <w:rPr>
          <w:rFonts w:ascii="Times New Roman" w:hAnsi="Times New Roman" w:cs="Times New Roman"/>
          <w:sz w:val="28"/>
          <w:szCs w:val="28"/>
        </w:rPr>
      </w:pPr>
    </w:p>
    <w:p w:rsidR="002C7BBC" w:rsidRPr="00427D9B" w:rsidRDefault="002C7BBC" w:rsidP="00427D9B">
      <w:pPr>
        <w:rPr>
          <w:rFonts w:ascii="Times New Roman" w:hAnsi="Times New Roman" w:cs="Times New Roman"/>
          <w:sz w:val="28"/>
          <w:szCs w:val="28"/>
        </w:rPr>
      </w:pPr>
    </w:p>
    <w:p w:rsidR="002C7BBC" w:rsidRPr="00427D9B" w:rsidRDefault="002C7BBC" w:rsidP="00427D9B">
      <w:pPr>
        <w:rPr>
          <w:rFonts w:ascii="Times New Roman" w:hAnsi="Times New Roman" w:cs="Times New Roman"/>
          <w:sz w:val="28"/>
          <w:szCs w:val="28"/>
        </w:rPr>
      </w:pPr>
    </w:p>
    <w:p w:rsidR="002C7BBC" w:rsidRPr="00427D9B" w:rsidRDefault="002C7BBC" w:rsidP="00427D9B">
      <w:pPr>
        <w:rPr>
          <w:rFonts w:ascii="Times New Roman" w:hAnsi="Times New Roman" w:cs="Times New Roman"/>
          <w:sz w:val="28"/>
          <w:szCs w:val="28"/>
        </w:rPr>
      </w:pPr>
    </w:p>
    <w:p w:rsidR="002C7BBC" w:rsidRPr="00427D9B" w:rsidRDefault="002C7BBC" w:rsidP="00427D9B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 id="_x0000_s1032" type="#_x0000_t202" style="position:absolute;margin-left:181.5pt;margin-top:20.8pt;width:63pt;height:27pt;z-index:251661312" stroked="f">
            <v:textbox>
              <w:txbxContent>
                <w:p w:rsidR="002C7BBC" w:rsidRPr="002C4D4C" w:rsidRDefault="002C7BBC" w:rsidP="00427D9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C4D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рис.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3" type="#_x0000_t202" style="position:absolute;margin-left:-223.5pt;margin-top:11.8pt;width:63pt;height:27pt;z-index:251660288" stroked="f">
            <v:textbox>
              <w:txbxContent>
                <w:p w:rsidR="002C7BBC" w:rsidRPr="002C4D4C" w:rsidRDefault="002C7BBC" w:rsidP="00427D9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C4D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рис.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</w:p>
    <w:p w:rsidR="002C7BBC" w:rsidRPr="00427D9B" w:rsidRDefault="002C7BBC" w:rsidP="00427D9B">
      <w:pPr>
        <w:rPr>
          <w:rFonts w:ascii="Times New Roman" w:hAnsi="Times New Roman" w:cs="Times New Roman"/>
          <w:sz w:val="28"/>
          <w:szCs w:val="28"/>
        </w:rPr>
      </w:pPr>
    </w:p>
    <w:p w:rsidR="002C7BBC" w:rsidRPr="00427D9B" w:rsidRDefault="002C7BBC" w:rsidP="00427D9B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 id="_x0000_s1034" type="#_x0000_t75" alt="Картинки по запросу планшетный компьютер" style="position:absolute;margin-left:108pt;margin-top:-.25pt;width:253.25pt;height:175.1pt;z-index:-251659264" wrapcoords="-64 0 -64 21507 21600 21507 21600 0 -64 0">
            <v:imagedata r:id="rId9" o:title=""/>
            <w10:wrap type="tight"/>
          </v:shape>
        </w:pict>
      </w:r>
    </w:p>
    <w:p w:rsidR="002C7BBC" w:rsidRPr="00427D9B" w:rsidRDefault="002C7BBC" w:rsidP="00427D9B">
      <w:pPr>
        <w:rPr>
          <w:rFonts w:ascii="Times New Roman" w:hAnsi="Times New Roman" w:cs="Times New Roman"/>
          <w:sz w:val="28"/>
          <w:szCs w:val="28"/>
        </w:rPr>
      </w:pPr>
    </w:p>
    <w:p w:rsidR="002C7BBC" w:rsidRDefault="002C7BBC" w:rsidP="00427D9B">
      <w:pPr>
        <w:rPr>
          <w:rFonts w:ascii="Times New Roman" w:hAnsi="Times New Roman" w:cs="Times New Roman"/>
          <w:sz w:val="28"/>
          <w:szCs w:val="28"/>
        </w:rPr>
      </w:pPr>
    </w:p>
    <w:p w:rsidR="002C7BBC" w:rsidRDefault="002C7BBC" w:rsidP="00427D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7BBC" w:rsidRDefault="002C7BBC" w:rsidP="00427D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7BBC" w:rsidRPr="00427D9B" w:rsidRDefault="002C7BBC" w:rsidP="003714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 id="_x0000_s1035" type="#_x0000_t202" style="position:absolute;left:0;text-align:left;margin-left:2in;margin-top:19.2pt;width:63pt;height:27pt;z-index:251662336" stroked="f">
            <v:textbox>
              <w:txbxContent>
                <w:p w:rsidR="002C7BBC" w:rsidRPr="002C4D4C" w:rsidRDefault="002C7BBC" w:rsidP="00427D9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C4D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рис.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</w:p>
    <w:sectPr w:rsidR="002C7BBC" w:rsidRPr="00427D9B" w:rsidSect="00AD01A6">
      <w:pgSz w:w="11906" w:h="16838"/>
      <w:pgMar w:top="1134" w:right="851" w:bottom="113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C1363"/>
    <w:multiLevelType w:val="hybridMultilevel"/>
    <w:tmpl w:val="F25C60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77120"/>
    <w:multiLevelType w:val="hybridMultilevel"/>
    <w:tmpl w:val="76D67C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7D3C4C"/>
    <w:multiLevelType w:val="hybridMultilevel"/>
    <w:tmpl w:val="5E265052"/>
    <w:lvl w:ilvl="0" w:tplc="C64CE3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1" w:tplc="0419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C9F6C42"/>
    <w:multiLevelType w:val="hybridMultilevel"/>
    <w:tmpl w:val="BABA1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51463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BB11C05"/>
    <w:multiLevelType w:val="hybridMultilevel"/>
    <w:tmpl w:val="678AA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4F1C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0F20C7F"/>
    <w:multiLevelType w:val="multilevel"/>
    <w:tmpl w:val="1502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52A556D9"/>
    <w:multiLevelType w:val="hybridMultilevel"/>
    <w:tmpl w:val="38C8E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1B55EA"/>
    <w:multiLevelType w:val="hybridMultilevel"/>
    <w:tmpl w:val="99CA5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D511D2"/>
    <w:multiLevelType w:val="hybridMultilevel"/>
    <w:tmpl w:val="D980A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17728B7"/>
    <w:multiLevelType w:val="hybridMultilevel"/>
    <w:tmpl w:val="DA463722"/>
    <w:lvl w:ilvl="0" w:tplc="7D0EEC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8826FF7"/>
    <w:multiLevelType w:val="hybridMultilevel"/>
    <w:tmpl w:val="42F634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6"/>
  </w:num>
  <w:num w:numId="5">
    <w:abstractNumId w:val="0"/>
  </w:num>
  <w:num w:numId="6">
    <w:abstractNumId w:val="8"/>
  </w:num>
  <w:num w:numId="7">
    <w:abstractNumId w:val="3"/>
  </w:num>
  <w:num w:numId="8">
    <w:abstractNumId w:val="11"/>
  </w:num>
  <w:num w:numId="9">
    <w:abstractNumId w:val="10"/>
  </w:num>
  <w:num w:numId="10">
    <w:abstractNumId w:val="7"/>
  </w:num>
  <w:num w:numId="11">
    <w:abstractNumId w:val="2"/>
  </w:num>
  <w:num w:numId="12">
    <w:abstractNumId w:val="5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6695"/>
    <w:rsid w:val="00042F17"/>
    <w:rsid w:val="00047319"/>
    <w:rsid w:val="0005234B"/>
    <w:rsid w:val="0007602F"/>
    <w:rsid w:val="000B0A79"/>
    <w:rsid w:val="000E7DD2"/>
    <w:rsid w:val="000F7478"/>
    <w:rsid w:val="00101A6D"/>
    <w:rsid w:val="00113D29"/>
    <w:rsid w:val="001476EA"/>
    <w:rsid w:val="00170C79"/>
    <w:rsid w:val="001C512F"/>
    <w:rsid w:val="001D68D2"/>
    <w:rsid w:val="001E4000"/>
    <w:rsid w:val="001E4AC1"/>
    <w:rsid w:val="0023083E"/>
    <w:rsid w:val="002449E6"/>
    <w:rsid w:val="002A0701"/>
    <w:rsid w:val="002B1F9A"/>
    <w:rsid w:val="002C3817"/>
    <w:rsid w:val="002C4D4C"/>
    <w:rsid w:val="002C7BBC"/>
    <w:rsid w:val="003237D4"/>
    <w:rsid w:val="00371442"/>
    <w:rsid w:val="003B2B1A"/>
    <w:rsid w:val="003D3493"/>
    <w:rsid w:val="003F33EF"/>
    <w:rsid w:val="0040045C"/>
    <w:rsid w:val="0042246A"/>
    <w:rsid w:val="00427D9B"/>
    <w:rsid w:val="0044278C"/>
    <w:rsid w:val="00456E11"/>
    <w:rsid w:val="004A0CA7"/>
    <w:rsid w:val="004A1916"/>
    <w:rsid w:val="004A25AE"/>
    <w:rsid w:val="004A4B8D"/>
    <w:rsid w:val="004D69EF"/>
    <w:rsid w:val="004F1A63"/>
    <w:rsid w:val="00505CFA"/>
    <w:rsid w:val="00566E4F"/>
    <w:rsid w:val="005B1897"/>
    <w:rsid w:val="005B5E83"/>
    <w:rsid w:val="00610B57"/>
    <w:rsid w:val="00655EAA"/>
    <w:rsid w:val="00664EFD"/>
    <w:rsid w:val="00666789"/>
    <w:rsid w:val="00696999"/>
    <w:rsid w:val="006C719B"/>
    <w:rsid w:val="006E1C19"/>
    <w:rsid w:val="006E3062"/>
    <w:rsid w:val="006E735D"/>
    <w:rsid w:val="006F1724"/>
    <w:rsid w:val="006F4F74"/>
    <w:rsid w:val="007316E4"/>
    <w:rsid w:val="007B26D1"/>
    <w:rsid w:val="007D2268"/>
    <w:rsid w:val="007D2B31"/>
    <w:rsid w:val="007D79AF"/>
    <w:rsid w:val="007E3262"/>
    <w:rsid w:val="00821EA5"/>
    <w:rsid w:val="008563EE"/>
    <w:rsid w:val="00892B80"/>
    <w:rsid w:val="008C397F"/>
    <w:rsid w:val="00912EDA"/>
    <w:rsid w:val="00925C59"/>
    <w:rsid w:val="009277F7"/>
    <w:rsid w:val="009303D9"/>
    <w:rsid w:val="009323D5"/>
    <w:rsid w:val="009604B6"/>
    <w:rsid w:val="00966695"/>
    <w:rsid w:val="00996385"/>
    <w:rsid w:val="009C656E"/>
    <w:rsid w:val="009E44A4"/>
    <w:rsid w:val="009F6064"/>
    <w:rsid w:val="00A02550"/>
    <w:rsid w:val="00A2227A"/>
    <w:rsid w:val="00A52007"/>
    <w:rsid w:val="00A63A71"/>
    <w:rsid w:val="00A85861"/>
    <w:rsid w:val="00A94E18"/>
    <w:rsid w:val="00A9740B"/>
    <w:rsid w:val="00AD01A6"/>
    <w:rsid w:val="00AD42B4"/>
    <w:rsid w:val="00AF7789"/>
    <w:rsid w:val="00B45C5A"/>
    <w:rsid w:val="00BE383A"/>
    <w:rsid w:val="00C01EAE"/>
    <w:rsid w:val="00CB0A44"/>
    <w:rsid w:val="00CF3814"/>
    <w:rsid w:val="00D62F76"/>
    <w:rsid w:val="00D76DF4"/>
    <w:rsid w:val="00DA1A88"/>
    <w:rsid w:val="00DB10A0"/>
    <w:rsid w:val="00DB5CD3"/>
    <w:rsid w:val="00DF065B"/>
    <w:rsid w:val="00E066D6"/>
    <w:rsid w:val="00E15779"/>
    <w:rsid w:val="00E20D89"/>
    <w:rsid w:val="00E34AF8"/>
    <w:rsid w:val="00E35EF8"/>
    <w:rsid w:val="00E36C41"/>
    <w:rsid w:val="00E567D0"/>
    <w:rsid w:val="00EB261F"/>
    <w:rsid w:val="00F26A76"/>
    <w:rsid w:val="00F85533"/>
    <w:rsid w:val="00FD13B6"/>
    <w:rsid w:val="00FE7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000"/>
    <w:pPr>
      <w:spacing w:after="200" w:line="276" w:lineRule="auto"/>
    </w:pPr>
    <w:rPr>
      <w:rFonts w:cs="Calibri"/>
      <w:lang w:eastAsia="en-US"/>
    </w:rPr>
  </w:style>
  <w:style w:type="paragraph" w:styleId="Heading7">
    <w:name w:val="heading 7"/>
    <w:basedOn w:val="Normal"/>
    <w:link w:val="Heading7Char"/>
    <w:uiPriority w:val="99"/>
    <w:qFormat/>
    <w:locked/>
    <w:rsid w:val="002449E6"/>
    <w:pPr>
      <w:spacing w:after="0" w:line="240" w:lineRule="auto"/>
      <w:outlineLvl w:val="6"/>
    </w:pPr>
    <w:rPr>
      <w:rFonts w:ascii="Arial" w:hAnsi="Arial" w:cs="Arial"/>
      <w:b/>
      <w:bCs/>
      <w:color w:val="FFFFFF"/>
      <w:kern w:val="28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B2B1A"/>
    <w:rPr>
      <w:rFonts w:ascii="Calibri" w:hAnsi="Calibri" w:cs="Calibri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966695"/>
    <w:pPr>
      <w:ind w:left="720"/>
    </w:pPr>
  </w:style>
  <w:style w:type="paragraph" w:styleId="NormalWeb">
    <w:name w:val="Normal (Web)"/>
    <w:basedOn w:val="Normal"/>
    <w:uiPriority w:val="99"/>
    <w:rsid w:val="00D62F76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D62F76"/>
  </w:style>
  <w:style w:type="character" w:styleId="Hyperlink">
    <w:name w:val="Hyperlink"/>
    <w:basedOn w:val="DefaultParagraphFont"/>
    <w:uiPriority w:val="99"/>
    <w:rsid w:val="00E15779"/>
    <w:rPr>
      <w:color w:val="0000FF"/>
      <w:u w:val="single"/>
    </w:rPr>
  </w:style>
  <w:style w:type="character" w:customStyle="1" w:styleId="ipa">
    <w:name w:val="ipa"/>
    <w:basedOn w:val="DefaultParagraphFont"/>
    <w:uiPriority w:val="99"/>
    <w:rsid w:val="00E15779"/>
  </w:style>
  <w:style w:type="character" w:styleId="Emphasis">
    <w:name w:val="Emphasis"/>
    <w:basedOn w:val="DefaultParagraphFont"/>
    <w:uiPriority w:val="99"/>
    <w:qFormat/>
    <w:locked/>
    <w:rsid w:val="004F1A63"/>
    <w:rPr>
      <w:i/>
      <w:iCs/>
    </w:rPr>
  </w:style>
  <w:style w:type="character" w:styleId="FollowedHyperlink">
    <w:name w:val="FollowedHyperlink"/>
    <w:basedOn w:val="DefaultParagraphFont"/>
    <w:uiPriority w:val="99"/>
    <w:semiHidden/>
    <w:rsid w:val="001476EA"/>
    <w:rPr>
      <w:color w:val="800080"/>
      <w:u w:val="single"/>
    </w:rPr>
  </w:style>
  <w:style w:type="paragraph" w:customStyle="1" w:styleId="nomer">
    <w:name w:val="nomer"/>
    <w:basedOn w:val="Normal"/>
    <w:uiPriority w:val="99"/>
    <w:rsid w:val="00442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tstup">
    <w:name w:val="otstup"/>
    <w:basedOn w:val="Normal"/>
    <w:uiPriority w:val="99"/>
    <w:rsid w:val="00442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c">
    <w:name w:val="text_c"/>
    <w:basedOn w:val="Normal"/>
    <w:uiPriority w:val="99"/>
    <w:rsid w:val="006F4F74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bold">
    <w:name w:val="bold"/>
    <w:basedOn w:val="DefaultParagraphFont"/>
    <w:uiPriority w:val="99"/>
    <w:rsid w:val="006C71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2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655</TotalTime>
  <Pages>1</Pages>
  <Words>10</Words>
  <Characters>58</Characters>
  <Application>Microsoft Office Outlook</Application>
  <DocSecurity>0</DocSecurity>
  <Lines>0</Lines>
  <Paragraphs>0</Paragraphs>
  <ScaleCrop>false</ScaleCrop>
  <Company>ШКОЛА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subject/>
  <dc:creator>Заведующий лабораторией</dc:creator>
  <cp:keywords/>
  <dc:description/>
  <cp:lastModifiedBy>Завучи</cp:lastModifiedBy>
  <cp:revision>14</cp:revision>
  <cp:lastPrinted>2016-11-24T10:58:00Z</cp:lastPrinted>
  <dcterms:created xsi:type="dcterms:W3CDTF">2017-01-17T17:50:00Z</dcterms:created>
  <dcterms:modified xsi:type="dcterms:W3CDTF">2017-02-06T18:09:00Z</dcterms:modified>
</cp:coreProperties>
</file>